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A73BFA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216;visibility:visible;mso-wrap-edited:f">
            <v:imagedata r:id="rId5" o:title=""/>
          </v:shape>
          <o:OLEObject Type="Embed" ProgID="Word.Picture.8" ShapeID="_x0000_s1026" DrawAspect="Content" ObjectID="_1650102753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7C3FFE" w:rsidRDefault="00A73BFA"/>
    <w:p w:rsidR="003B2D51" w:rsidRDefault="003B2D51"/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268"/>
        <w:gridCol w:w="8222"/>
      </w:tblGrid>
      <w:tr w:rsidR="002A17D3" w:rsidRPr="002A17D3" w:rsidTr="00223C29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BD3977" w:rsidP="0034281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Tuesday 5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25947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223C29">
        <w:trPr>
          <w:trHeight w:val="1265"/>
        </w:trPr>
        <w:tc>
          <w:tcPr>
            <w:tcW w:w="2268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34281B" w:rsidRPr="002A17D3" w:rsidRDefault="0034281B" w:rsidP="0034281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4B2EC36F" wp14:editId="385D6782">
                  <wp:extent cx="752475" cy="561462"/>
                  <wp:effectExtent l="0" t="0" r="0" b="0"/>
                  <wp:docPr id="10" name="Picture 10" descr="C:\Users\kjones\AppData\Local\Microsoft\Windows\INetCache\Content.MSO\E2E5F6E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jones\AppData\Local\Microsoft\Windows\INetCache\Content.MSO\E2E5F6E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74" cy="569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</w:t>
            </w:r>
            <w:bookmarkStart w:id="0" w:name="_GoBack"/>
            <w:bookmarkEnd w:id="0"/>
            <w:r w:rsidR="00A73BFA" w:rsidRPr="002A17D3">
              <w:rPr>
                <w:rFonts w:ascii="Comic Sans MS" w:hAnsi="Comic Sans MS"/>
                <w:sz w:val="24"/>
              </w:rPr>
              <w:t>30-minute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223C29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B428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E01DB5" w:rsidRDefault="00E01DB5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E01DB5" w:rsidRDefault="00E01DB5" w:rsidP="00E01DB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A526D74">
                  <wp:extent cx="939165" cy="6032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1DB5" w:rsidRPr="002A17D3" w:rsidRDefault="00E01DB5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2A17D3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FC4FE0" w:rsidRDefault="00FC4FE0" w:rsidP="00FC4F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3 - Spellings – Tuesday 5</w:t>
            </w:r>
            <w:r w:rsidRPr="00BB310F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May.’</w:t>
            </w:r>
          </w:p>
          <w:p w:rsidR="00FC4FE0" w:rsidRDefault="00FC4FE0" w:rsidP="00FC4FE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C4FE0" w:rsidRDefault="00FC4FE0" w:rsidP="00FC4F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Recap the PowerPoint </w:t>
            </w:r>
            <w:r w:rsidRPr="00BB310F">
              <w:rPr>
                <w:rFonts w:ascii="Comic Sans MS" w:hAnsi="Comic Sans MS"/>
                <w:sz w:val="24"/>
                <w:szCs w:val="24"/>
              </w:rPr>
              <w:t>focus</w:t>
            </w:r>
            <w:r>
              <w:rPr>
                <w:rFonts w:ascii="Comic Sans MS" w:hAnsi="Comic Sans MS"/>
                <w:sz w:val="24"/>
                <w:szCs w:val="24"/>
              </w:rPr>
              <w:t>sing</w:t>
            </w:r>
            <w:r w:rsidRPr="00BB310F">
              <w:rPr>
                <w:rFonts w:ascii="Comic Sans MS" w:hAnsi="Comic Sans MS"/>
                <w:sz w:val="24"/>
                <w:szCs w:val="24"/>
              </w:rPr>
              <w:t xml:space="preserve"> on </w:t>
            </w:r>
            <w:r w:rsidRPr="00BB310F">
              <w:rPr>
                <w:rFonts w:ascii="Comic Sans MS" w:hAnsi="Comic Sans MS"/>
                <w:b/>
                <w:sz w:val="24"/>
                <w:szCs w:val="24"/>
              </w:rPr>
              <w:t>slide 2 and 3</w:t>
            </w:r>
            <w:r w:rsidRPr="00BB310F">
              <w:rPr>
                <w:rFonts w:ascii="Comic Sans MS" w:hAnsi="Comic Sans MS"/>
                <w:sz w:val="24"/>
                <w:szCs w:val="24"/>
              </w:rPr>
              <w:t>. Re</w:t>
            </w:r>
            <w:r>
              <w:rPr>
                <w:rFonts w:ascii="Comic Sans MS" w:hAnsi="Comic Sans MS"/>
                <w:sz w:val="24"/>
                <w:szCs w:val="24"/>
              </w:rPr>
              <w:t>re</w:t>
            </w:r>
            <w:r w:rsidRPr="00BB310F">
              <w:rPr>
                <w:rFonts w:ascii="Comic Sans MS" w:hAnsi="Comic Sans MS"/>
                <w:sz w:val="24"/>
                <w:szCs w:val="24"/>
              </w:rPr>
              <w:t>ad each word aloud and listen for the short ‘u’ vowel sound.</w:t>
            </w:r>
          </w:p>
          <w:p w:rsidR="00FC4FE0" w:rsidRDefault="00FC4FE0" w:rsidP="00FC4FE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C4FE0" w:rsidRDefault="00FC4FE0" w:rsidP="00FC4F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Try writing each word in to a sentence today. This will help your sentence structure, practise your spellings and help you handwriting too!</w:t>
            </w:r>
          </w:p>
          <w:p w:rsidR="00FC4FE0" w:rsidRDefault="00FC4FE0" w:rsidP="00FC4FE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C4FE0" w:rsidRPr="00B428C7" w:rsidRDefault="00FC4FE0" w:rsidP="00FC4FE0">
            <w:pPr>
              <w:rPr>
                <w:rFonts w:ascii="Comic Sans MS" w:hAnsi="Comic Sans MS"/>
                <w:b/>
                <w:sz w:val="24"/>
                <w:u w:val="single"/>
              </w:rPr>
            </w:pPr>
            <w:r w:rsidRPr="00BB310F">
              <w:rPr>
                <w:rFonts w:ascii="Comic Sans MS" w:hAnsi="Comic Sans MS"/>
                <w:b/>
                <w:sz w:val="24"/>
                <w:szCs w:val="24"/>
              </w:rPr>
              <w:t>Remember,</w:t>
            </w:r>
            <w:r w:rsidRPr="00BB310F">
              <w:rPr>
                <w:rFonts w:ascii="Comic Sans MS" w:hAnsi="Comic Sans MS"/>
                <w:sz w:val="24"/>
                <w:szCs w:val="24"/>
              </w:rPr>
              <w:t xml:space="preserve"> the rule this week is a short ‘u’ sound spelt with an ‘</w:t>
            </w:r>
            <w:proofErr w:type="spellStart"/>
            <w:r w:rsidRPr="00BB310F">
              <w:rPr>
                <w:rFonts w:ascii="Comic Sans MS" w:hAnsi="Comic Sans MS"/>
                <w:sz w:val="24"/>
                <w:szCs w:val="24"/>
              </w:rPr>
              <w:t>ou</w:t>
            </w:r>
            <w:proofErr w:type="spellEnd"/>
            <w:r w:rsidRPr="00BB310F">
              <w:rPr>
                <w:rFonts w:ascii="Comic Sans MS" w:hAnsi="Comic Sans MS"/>
                <w:sz w:val="24"/>
                <w:szCs w:val="24"/>
              </w:rPr>
              <w:t>’. So listen for that sound and break the rest of the word down to hear the rest of the sounds.</w:t>
            </w:r>
          </w:p>
        </w:tc>
      </w:tr>
      <w:tr w:rsidR="00B428C7" w:rsidRPr="002A17D3" w:rsidTr="00223C29">
        <w:trPr>
          <w:trHeight w:val="990"/>
        </w:trPr>
        <w:tc>
          <w:tcPr>
            <w:tcW w:w="2268" w:type="dxa"/>
          </w:tcPr>
          <w:p w:rsidR="00B428C7" w:rsidRDefault="00B428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223C29" w:rsidRDefault="00223C29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223C29" w:rsidRDefault="00223C29" w:rsidP="00B6181D">
            <w:pPr>
              <w:rPr>
                <w:rFonts w:ascii="Comic Sans MS" w:hAnsi="Comic Sans MS"/>
                <w:b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9B78AD1" wp14:editId="515545D2">
                  <wp:extent cx="737870" cy="640080"/>
                  <wp:effectExtent l="0" t="0" r="5080" b="762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t xml:space="preserve">   </w:t>
            </w:r>
          </w:p>
          <w:p w:rsidR="00223C29" w:rsidRDefault="00223C29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t xml:space="preserve">       </w:t>
            </w: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18EE38C">
                  <wp:extent cx="713105" cy="701040"/>
                  <wp:effectExtent l="0" t="0" r="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701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3C29" w:rsidRPr="002A17D3" w:rsidRDefault="00223C29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B428C7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223C29" w:rsidRDefault="00223C29" w:rsidP="00223C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Yesterday we had a look at punctuating Max’s speech with speech marks, capital letters and commas in the correct place. </w:t>
            </w:r>
          </w:p>
          <w:p w:rsidR="00223C29" w:rsidRDefault="00223C29" w:rsidP="00223C2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23C29" w:rsidRDefault="00223C29" w:rsidP="00223C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Have a go at writing a dialogue between Max and another character he meets in the park using our direct speech rules.</w:t>
            </w:r>
          </w:p>
          <w:p w:rsidR="00223C29" w:rsidRDefault="00223C29" w:rsidP="00223C2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23C29" w:rsidRDefault="00223C29" w:rsidP="00223C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Tuesday 5</w:t>
            </w:r>
            <w:r w:rsidRPr="00223C29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May’ for today’s lesson and more detail about how to complete the activity.</w:t>
            </w:r>
          </w:p>
          <w:p w:rsidR="00223C29" w:rsidRDefault="00223C29" w:rsidP="00223C2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23C29" w:rsidRDefault="00223C29" w:rsidP="00223C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Once you have done, send your dialogue to your teacher so they can see your wonderful work. </w:t>
            </w:r>
          </w:p>
          <w:p w:rsidR="00223C29" w:rsidRPr="00B428C7" w:rsidRDefault="00A73BFA" w:rsidP="00223C29">
            <w:pPr>
              <w:rPr>
                <w:rFonts w:ascii="Comic Sans MS" w:hAnsi="Comic Sans MS"/>
                <w:b/>
                <w:color w:val="FF0000"/>
                <w:sz w:val="24"/>
                <w:u w:val="single"/>
              </w:rPr>
            </w:pPr>
            <w:hyperlink r:id="rId11" w:history="1">
              <w:r w:rsidR="00223C29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3B2D51" w:rsidRPr="002A17D3" w:rsidTr="00223C29">
        <w:trPr>
          <w:trHeight w:val="980"/>
        </w:trPr>
        <w:tc>
          <w:tcPr>
            <w:tcW w:w="2268" w:type="dxa"/>
          </w:tcPr>
          <w:p w:rsidR="003B2D51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34281B" w:rsidRDefault="0034281B" w:rsidP="003B2D51">
            <w:pPr>
              <w:rPr>
                <w:rFonts w:ascii="Comic Sans MS" w:hAnsi="Comic Sans MS"/>
                <w:b/>
                <w:sz w:val="24"/>
              </w:rPr>
            </w:pPr>
          </w:p>
          <w:p w:rsidR="00FC4FE0" w:rsidRPr="002A17D3" w:rsidRDefault="0034281B" w:rsidP="00FC4FE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28BC4971" wp14:editId="17BB90A7">
                  <wp:extent cx="990600" cy="990600"/>
                  <wp:effectExtent l="0" t="0" r="0" b="0"/>
                  <wp:docPr id="9" name="Picture 9" descr="C:\Users\kjones\AppData\Local\Microsoft\Windows\INetCache\Content.MSO\1BA6C64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1BA6C64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3B2D51" w:rsidRDefault="00B428C7" w:rsidP="00B6181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Maths</w:t>
            </w:r>
          </w:p>
          <w:p w:rsidR="0034281B" w:rsidRPr="00E8149F" w:rsidRDefault="0034281B" w:rsidP="0034281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Day 2 of our </w:t>
            </w:r>
            <w:r w:rsidRPr="00E8149F">
              <w:rPr>
                <w:rFonts w:ascii="Comic Sans MS" w:hAnsi="Comic Sans MS"/>
                <w:sz w:val="24"/>
              </w:rPr>
              <w:t xml:space="preserve">new maths topic about addition and subtraction. </w:t>
            </w:r>
            <w:r>
              <w:rPr>
                <w:rFonts w:ascii="Comic Sans MS" w:hAnsi="Comic Sans MS"/>
                <w:sz w:val="24"/>
              </w:rPr>
              <w:t xml:space="preserve">Do not forget </w:t>
            </w:r>
            <w:r w:rsidRPr="00E8149F">
              <w:rPr>
                <w:rFonts w:ascii="Comic Sans MS" w:hAnsi="Comic Sans MS"/>
                <w:sz w:val="24"/>
              </w:rPr>
              <w:t xml:space="preserve">to use your revision of Place Value </w:t>
            </w:r>
            <w:r>
              <w:rPr>
                <w:rFonts w:ascii="Comic Sans MS" w:hAnsi="Comic Sans MS"/>
                <w:sz w:val="24"/>
              </w:rPr>
              <w:t xml:space="preserve">from </w:t>
            </w:r>
            <w:r w:rsidRPr="00E8149F">
              <w:rPr>
                <w:rFonts w:ascii="Comic Sans MS" w:hAnsi="Comic Sans MS"/>
                <w:sz w:val="24"/>
              </w:rPr>
              <w:t>last week to help you.</w:t>
            </w:r>
          </w:p>
          <w:p w:rsidR="0034281B" w:rsidRPr="00E8149F" w:rsidRDefault="0034281B" w:rsidP="0034281B">
            <w:pPr>
              <w:rPr>
                <w:rFonts w:ascii="Comic Sans MS" w:hAnsi="Comic Sans MS"/>
                <w:sz w:val="24"/>
              </w:rPr>
            </w:pPr>
          </w:p>
          <w:p w:rsidR="0034281B" w:rsidRPr="00E8149F" w:rsidRDefault="0034281B" w:rsidP="0034281B">
            <w:pPr>
              <w:rPr>
                <w:rFonts w:ascii="Comic Sans MS" w:hAnsi="Comic Sans MS"/>
                <w:sz w:val="24"/>
              </w:rPr>
            </w:pPr>
            <w:r w:rsidRPr="00E8149F">
              <w:rPr>
                <w:rFonts w:ascii="Comic Sans MS" w:hAnsi="Comic Sans MS"/>
                <w:sz w:val="24"/>
              </w:rPr>
              <w:t>Start by looking through the PowerPoint. You will find it in the fold</w:t>
            </w:r>
            <w:r>
              <w:rPr>
                <w:rFonts w:ascii="Comic Sans MS" w:hAnsi="Comic Sans MS"/>
                <w:sz w:val="24"/>
              </w:rPr>
              <w:t>er labelled Year 3 – Maths – Tuesday 5</w:t>
            </w:r>
            <w:r w:rsidRPr="00E8149F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Pr="00E8149F">
              <w:rPr>
                <w:rFonts w:ascii="Comic Sans MS" w:hAnsi="Comic Sans MS"/>
                <w:sz w:val="24"/>
              </w:rPr>
              <w:t xml:space="preserve"> May</w:t>
            </w:r>
          </w:p>
          <w:p w:rsidR="0034281B" w:rsidRPr="00E8149F" w:rsidRDefault="0034281B" w:rsidP="0034281B">
            <w:pPr>
              <w:rPr>
                <w:rFonts w:ascii="Comic Sans MS" w:hAnsi="Comic Sans MS"/>
                <w:sz w:val="24"/>
              </w:rPr>
            </w:pPr>
          </w:p>
          <w:p w:rsidR="0034281B" w:rsidRPr="00E8149F" w:rsidRDefault="0034281B" w:rsidP="0034281B">
            <w:pPr>
              <w:rPr>
                <w:rFonts w:ascii="Comic Sans MS" w:hAnsi="Comic Sans MS"/>
                <w:sz w:val="24"/>
              </w:rPr>
            </w:pPr>
            <w:r w:rsidRPr="00E8149F">
              <w:rPr>
                <w:rFonts w:ascii="Comic Sans MS" w:hAnsi="Comic Sans MS"/>
                <w:sz w:val="24"/>
              </w:rPr>
              <w:t xml:space="preserve">Then choose </w:t>
            </w:r>
            <w:r w:rsidRPr="0034281B">
              <w:rPr>
                <w:rFonts w:ascii="Comic Sans MS" w:hAnsi="Comic Sans MS"/>
                <w:b/>
                <w:sz w:val="24"/>
              </w:rPr>
              <w:t>either</w:t>
            </w:r>
            <w:r>
              <w:rPr>
                <w:rFonts w:ascii="Comic Sans MS" w:hAnsi="Comic Sans MS"/>
                <w:sz w:val="24"/>
              </w:rPr>
              <w:t xml:space="preserve"> the Mild or Hot activity</w:t>
            </w:r>
            <w:r w:rsidRPr="00E8149F">
              <w:rPr>
                <w:rFonts w:ascii="Comic Sans MS" w:hAnsi="Comic Sans MS"/>
                <w:sz w:val="24"/>
              </w:rPr>
              <w:t>.</w:t>
            </w:r>
          </w:p>
          <w:p w:rsidR="0034281B" w:rsidRPr="00E8149F" w:rsidRDefault="0034281B" w:rsidP="0034281B">
            <w:pPr>
              <w:rPr>
                <w:rFonts w:ascii="Comic Sans MS" w:hAnsi="Comic Sans MS"/>
                <w:sz w:val="24"/>
              </w:rPr>
            </w:pPr>
          </w:p>
          <w:p w:rsidR="0034281B" w:rsidRDefault="0034281B" w:rsidP="0034281B">
            <w:pPr>
              <w:rPr>
                <w:rFonts w:ascii="Comic Sans MS" w:hAnsi="Comic Sans MS"/>
                <w:sz w:val="24"/>
              </w:rPr>
            </w:pPr>
            <w:r w:rsidRPr="00E8149F">
              <w:rPr>
                <w:rFonts w:ascii="Comic Sans MS" w:hAnsi="Comic Sans MS"/>
                <w:sz w:val="24"/>
              </w:rPr>
              <w:lastRenderedPageBreak/>
              <w:t>There are two challenges today so if you whizz through t</w:t>
            </w:r>
            <w:r>
              <w:rPr>
                <w:rFonts w:ascii="Comic Sans MS" w:hAnsi="Comic Sans MS"/>
                <w:sz w:val="24"/>
              </w:rPr>
              <w:t>he work, make sure you have a go at the harder work too</w:t>
            </w:r>
            <w:r w:rsidRPr="00E8149F">
              <w:rPr>
                <w:rFonts w:ascii="Comic Sans MS" w:hAnsi="Comic Sans MS"/>
                <w:sz w:val="24"/>
              </w:rPr>
              <w:t>.</w:t>
            </w:r>
          </w:p>
          <w:p w:rsidR="0034281B" w:rsidRDefault="0034281B" w:rsidP="0034281B">
            <w:pPr>
              <w:rPr>
                <w:rFonts w:ascii="Comic Sans MS" w:hAnsi="Comic Sans MS"/>
                <w:sz w:val="24"/>
              </w:rPr>
            </w:pPr>
          </w:p>
          <w:p w:rsidR="0034281B" w:rsidRDefault="0034281B" w:rsidP="0034281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Remember, if you cannot print the work out just write the work on to a piece of paper.</w:t>
            </w:r>
          </w:p>
          <w:p w:rsidR="0034281B" w:rsidRDefault="0034281B" w:rsidP="0034281B">
            <w:pPr>
              <w:rPr>
                <w:rFonts w:ascii="Comic Sans MS" w:hAnsi="Comic Sans MS"/>
                <w:sz w:val="24"/>
              </w:rPr>
            </w:pPr>
          </w:p>
          <w:p w:rsidR="0034281B" w:rsidRPr="00B428C7" w:rsidRDefault="0034281B" w:rsidP="0034281B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Make sure you share it with your morning teacher so they can see how well you are doing. If you are struggling, we are an email away to help you!</w:t>
            </w:r>
          </w:p>
        </w:tc>
      </w:tr>
      <w:tr w:rsidR="003B2D51" w:rsidRPr="002A17D3" w:rsidTr="00223C29">
        <w:trPr>
          <w:trHeight w:val="835"/>
        </w:trPr>
        <w:tc>
          <w:tcPr>
            <w:tcW w:w="2268" w:type="dxa"/>
          </w:tcPr>
          <w:p w:rsidR="003B2D51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 w:rsidR="00B6181D">
              <w:rPr>
                <w:rFonts w:ascii="Comic Sans MS" w:hAnsi="Comic Sans MS"/>
                <w:b/>
                <w:sz w:val="24"/>
              </w:rPr>
              <w:t>unchtime!</w:t>
            </w:r>
          </w:p>
          <w:p w:rsidR="00B428C7" w:rsidRPr="002A17D3" w:rsidRDefault="00B428C7" w:rsidP="00E01DB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9799917">
                  <wp:extent cx="743585" cy="743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FC4FE0" w:rsidRPr="002A17D3" w:rsidRDefault="00FC4FE0">
            <w:pPr>
              <w:rPr>
                <w:rFonts w:ascii="Comic Sans MS" w:hAnsi="Comic Sans MS"/>
                <w:sz w:val="24"/>
              </w:rPr>
            </w:pPr>
            <w:r w:rsidRPr="00FC4FE0">
              <w:rPr>
                <w:rFonts w:ascii="Comic Sans MS" w:hAnsi="Comic Sans MS"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102235</wp:posOffset>
                      </wp:positionV>
                      <wp:extent cx="2619375" cy="857250"/>
                      <wp:effectExtent l="0" t="0" r="28575" b="19050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9375" cy="857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4FE0" w:rsidRDefault="00FC4FE0" w:rsidP="00FC4FE0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</w:rPr>
                                    <w:t>While you are sitting having lunch, see if you and your family can solve this brainteaser!</w:t>
                                  </w:r>
                                </w:p>
                                <w:p w:rsidR="00FC4FE0" w:rsidRDefault="00FC4FE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33pt;margin-top:8.05pt;width:206.25pt;height:67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">
                      <v:textbox>
                        <w:txbxContent>
                          <w:p w:rsidR="00FC4FE0" w:rsidRDefault="00FC4FE0" w:rsidP="00FC4FE0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While you are sitting having lunch, see if you and your family can solve this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brainteaser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!</w:t>
                            </w:r>
                          </w:p>
                          <w:p w:rsidR="00FC4FE0" w:rsidRDefault="00FC4FE0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sz w:val="23"/>
                <w:szCs w:val="23"/>
                <w:lang w:eastAsia="en-GB"/>
              </w:rPr>
              <w:drawing>
                <wp:inline distT="0" distB="0" distL="0" distR="0" wp14:anchorId="4C9299D7" wp14:editId="6B0A716B">
                  <wp:extent cx="1352550" cy="1014413"/>
                  <wp:effectExtent l="0" t="0" r="0" b="0"/>
                  <wp:docPr id="6" name="Picture 6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429" cy="1018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83D" w:rsidRPr="002A17D3" w:rsidTr="00223C29">
        <w:trPr>
          <w:trHeight w:val="848"/>
        </w:trPr>
        <w:tc>
          <w:tcPr>
            <w:tcW w:w="2268" w:type="dxa"/>
          </w:tcPr>
          <w:p w:rsidR="009E783D" w:rsidRDefault="009E783D" w:rsidP="009E783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9E783D" w:rsidRDefault="009E783D" w:rsidP="009E783D">
            <w:pPr>
              <w:rPr>
                <w:rFonts w:ascii="Comic Sans MS" w:hAnsi="Comic Sans MS"/>
                <w:b/>
                <w:sz w:val="24"/>
              </w:rPr>
            </w:pPr>
          </w:p>
          <w:p w:rsidR="009E783D" w:rsidRPr="009E783D" w:rsidRDefault="009E783D" w:rsidP="009E783D">
            <w:pPr>
              <w:jc w:val="center"/>
              <w:rPr>
                <w:rFonts w:ascii="Comic Sans MS" w:hAnsi="Comic Sans MS"/>
                <w:sz w:val="24"/>
              </w:rPr>
            </w:pPr>
            <w:r w:rsidRPr="009E783D">
              <w:rPr>
                <w:rFonts w:ascii="Comic Sans MS" w:hAnsi="Comic Sans MS"/>
                <w:sz w:val="24"/>
              </w:rPr>
              <w:t>Finger</w:t>
            </w:r>
            <w:r>
              <w:rPr>
                <w:rFonts w:ascii="Comic Sans MS" w:hAnsi="Comic Sans MS"/>
                <w:sz w:val="24"/>
              </w:rPr>
              <w:t xml:space="preserve"> Puppets</w:t>
            </w:r>
          </w:p>
          <w:p w:rsidR="009E783D" w:rsidRDefault="009E783D" w:rsidP="009E783D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Arial" w:hAnsi="Arial" w:cs="Arial"/>
                <w:noProof/>
                <w:color w:val="1A0DAB"/>
                <w:lang w:eastAsia="en-GB"/>
              </w:rPr>
              <w:drawing>
                <wp:inline distT="0" distB="0" distL="0" distR="0" wp14:anchorId="17E7BC9C" wp14:editId="4A8F2E32">
                  <wp:extent cx="828675" cy="828675"/>
                  <wp:effectExtent l="0" t="0" r="9525" b="9525"/>
                  <wp:docPr id="11" name="Picture 11" descr="Image result for puppets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puppets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783D" w:rsidRDefault="009E783D" w:rsidP="009E783D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E783D" w:rsidRPr="009E783D" w:rsidRDefault="009E783D" w:rsidP="009E783D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Hand Puppets</w:t>
            </w:r>
          </w:p>
          <w:p w:rsidR="009E783D" w:rsidRDefault="009E783D" w:rsidP="009E783D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Arial" w:hAnsi="Arial" w:cs="Arial"/>
                <w:noProof/>
                <w:color w:val="1A0DAB"/>
                <w:lang w:eastAsia="en-GB"/>
              </w:rPr>
              <w:drawing>
                <wp:inline distT="0" distB="0" distL="0" distR="0" wp14:anchorId="247D807F" wp14:editId="69063708">
                  <wp:extent cx="790575" cy="790575"/>
                  <wp:effectExtent l="0" t="0" r="9525" b="9525"/>
                  <wp:docPr id="12" name="Picture 12" descr="Image result for puppets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puppets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783D" w:rsidRDefault="009E783D" w:rsidP="009E783D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E783D" w:rsidRPr="009E783D" w:rsidRDefault="009E783D" w:rsidP="009E783D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String Puppets</w:t>
            </w:r>
          </w:p>
          <w:p w:rsidR="009E783D" w:rsidRPr="002A17D3" w:rsidRDefault="009E783D" w:rsidP="009E783D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Arial" w:hAnsi="Arial" w:cs="Arial"/>
                <w:noProof/>
                <w:color w:val="1A0DAB"/>
                <w:lang w:eastAsia="en-GB"/>
              </w:rPr>
              <w:drawing>
                <wp:inline distT="0" distB="0" distL="0" distR="0" wp14:anchorId="15193AEC" wp14:editId="252C6BCA">
                  <wp:extent cx="882272" cy="800100"/>
                  <wp:effectExtent l="0" t="0" r="0" b="0"/>
                  <wp:docPr id="13" name="Picture 13" descr="Image result for puppets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puppets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821" cy="80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9E783D" w:rsidRDefault="009E783D" w:rsidP="009E783D">
            <w:pPr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9E783D"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  <w:t xml:space="preserve">Design and Technology </w:t>
            </w:r>
          </w:p>
          <w:p w:rsidR="009E783D" w:rsidRDefault="009E783D" w:rsidP="009E783D">
            <w:pPr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</w:p>
          <w:p w:rsidR="009E783D" w:rsidRPr="009E783D" w:rsidRDefault="009E783D" w:rsidP="009E783D">
            <w:pPr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9E783D">
              <w:rPr>
                <w:rFonts w:ascii="Comic Sans MS" w:hAnsi="Comic Sans MS"/>
                <w:b/>
                <w:sz w:val="22"/>
                <w:szCs w:val="22"/>
                <w:u w:val="single"/>
              </w:rPr>
              <w:t>New DT Unit – Puppets</w:t>
            </w:r>
          </w:p>
          <w:p w:rsidR="009E783D" w:rsidRPr="004F727F" w:rsidRDefault="009E783D" w:rsidP="009E783D">
            <w:p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4F727F">
              <w:rPr>
                <w:rFonts w:ascii="Comic Sans MS" w:hAnsi="Comic Sans MS"/>
                <w:sz w:val="22"/>
                <w:szCs w:val="22"/>
              </w:rPr>
              <w:t>So</w:t>
            </w:r>
            <w:proofErr w:type="gramEnd"/>
            <w:r w:rsidRPr="004F727F">
              <w:rPr>
                <w:rFonts w:ascii="Comic Sans MS" w:hAnsi="Comic Sans MS"/>
                <w:sz w:val="22"/>
                <w:szCs w:val="22"/>
              </w:rPr>
              <w:t xml:space="preserve">, what do you know about puppets? Do you have any at home? How do they work? What </w:t>
            </w:r>
            <w:proofErr w:type="gramStart"/>
            <w:r w:rsidRPr="004F727F">
              <w:rPr>
                <w:rFonts w:ascii="Comic Sans MS" w:hAnsi="Comic Sans MS"/>
                <w:sz w:val="22"/>
                <w:szCs w:val="22"/>
              </w:rPr>
              <w:t>are they made of</w:t>
            </w:r>
            <w:proofErr w:type="gramEnd"/>
            <w:r w:rsidRPr="004F727F">
              <w:rPr>
                <w:rFonts w:ascii="Comic Sans MS" w:hAnsi="Comic Sans MS"/>
                <w:sz w:val="22"/>
                <w:szCs w:val="22"/>
              </w:rPr>
              <w:t xml:space="preserve">? </w:t>
            </w: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9E783D" w:rsidRPr="004F727F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 w:rsidRPr="004F727F">
              <w:rPr>
                <w:rFonts w:ascii="Comic Sans MS" w:hAnsi="Comic Sans MS"/>
                <w:sz w:val="22"/>
                <w:szCs w:val="22"/>
              </w:rPr>
              <w:t>Ask someone a home to estimate how many different types of puppets there are. You will find out shortly. Take a few minutes, to look at just how many different types of puppets there are by watching this clip:</w:t>
            </w:r>
          </w:p>
          <w:p w:rsidR="009E783D" w:rsidRDefault="00A73BFA" w:rsidP="009E783D">
            <w:pPr>
              <w:rPr>
                <w:rFonts w:ascii="Comic Sans MS" w:hAnsi="Comic Sans MS"/>
                <w:color w:val="0000FF"/>
                <w:sz w:val="22"/>
                <w:szCs w:val="22"/>
                <w:u w:val="single"/>
              </w:rPr>
            </w:pPr>
            <w:hyperlink r:id="rId21" w:history="1">
              <w:r w:rsidR="009E783D" w:rsidRPr="004F727F">
                <w:rPr>
                  <w:rFonts w:ascii="Comic Sans MS" w:hAnsi="Comic Sans MS"/>
                  <w:color w:val="0000FF"/>
                  <w:sz w:val="22"/>
                  <w:szCs w:val="22"/>
                  <w:u w:val="single"/>
                </w:rPr>
                <w:t>https://www.youtube.com/watch?v=G_2eth5s8bk</w:t>
              </w:r>
            </w:hyperlink>
            <w:r w:rsidR="009E783D">
              <w:rPr>
                <w:rFonts w:ascii="Comic Sans MS" w:hAnsi="Comic Sans MS"/>
                <w:color w:val="0000FF"/>
                <w:sz w:val="22"/>
                <w:szCs w:val="22"/>
                <w:u w:val="single"/>
              </w:rPr>
              <w:t xml:space="preserve"> . </w:t>
            </w:r>
          </w:p>
          <w:p w:rsidR="009E783D" w:rsidRPr="004F727F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For more pictures and explanations, look at the ‘Puppets around the World’ slides in today’s folder.   </w:t>
            </w:r>
          </w:p>
          <w:p w:rsidR="009E783D" w:rsidRPr="004F727F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                                                        </w:t>
            </w:r>
          </w:p>
          <w:p w:rsidR="009E783D" w:rsidRPr="004F727F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 w:rsidRPr="004F727F">
              <w:rPr>
                <w:rFonts w:ascii="Comic Sans MS" w:hAnsi="Comic Sans MS"/>
                <w:sz w:val="22"/>
                <w:szCs w:val="22"/>
                <w:highlight w:val="yellow"/>
              </w:rPr>
              <w:t>Activity</w:t>
            </w:r>
            <w:r w:rsidRPr="004F727F">
              <w:rPr>
                <w:rFonts w:ascii="Comic Sans MS" w:hAnsi="Comic Sans MS"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ascii="Comic Sans MS" w:hAnsi="Comic Sans MS"/>
                <w:sz w:val="22"/>
                <w:szCs w:val="22"/>
              </w:rPr>
              <w:t>Hand Puppet</w:t>
            </w: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 w:rsidRPr="004F727F">
              <w:rPr>
                <w:rFonts w:ascii="Comic Sans MS" w:hAnsi="Comic Sans MS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58240" behindDoc="1" locked="0" layoutInCell="1" allowOverlap="1" wp14:anchorId="50BF8941" wp14:editId="5F01564E">
                  <wp:simplePos x="0" y="0"/>
                  <wp:positionH relativeFrom="column">
                    <wp:posOffset>2635653</wp:posOffset>
                  </wp:positionH>
                  <wp:positionV relativeFrom="paragraph">
                    <wp:posOffset>163304</wp:posOffset>
                  </wp:positionV>
                  <wp:extent cx="1947545" cy="1539875"/>
                  <wp:effectExtent l="0" t="0" r="0" b="3175"/>
                  <wp:wrapTight wrapText="bothSides">
                    <wp:wrapPolygon edited="0">
                      <wp:start x="0" y="0"/>
                      <wp:lineTo x="0" y="21377"/>
                      <wp:lineTo x="21339" y="21377"/>
                      <wp:lineTo x="21339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7545" cy="1539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F727F">
              <w:rPr>
                <w:rFonts w:ascii="Comic Sans MS" w:hAnsi="Comic Sans MS"/>
                <w:sz w:val="22"/>
                <w:szCs w:val="22"/>
              </w:rPr>
              <w:t xml:space="preserve">We certainly have some budding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</w:t>
            </w:r>
            <w:r w:rsidRPr="004F727F">
              <w:rPr>
                <w:rFonts w:ascii="Comic Sans MS" w:hAnsi="Comic Sans MS"/>
                <w:sz w:val="22"/>
                <w:szCs w:val="22"/>
              </w:rPr>
              <w:t xml:space="preserve">artists in Year 3. Choose your favourite type of puppet </w:t>
            </w:r>
            <w:r>
              <w:rPr>
                <w:rFonts w:ascii="Comic Sans MS" w:hAnsi="Comic Sans MS"/>
                <w:sz w:val="22"/>
                <w:szCs w:val="22"/>
              </w:rPr>
              <w:t>(</w:t>
            </w:r>
            <w:r w:rsidRPr="004F727F">
              <w:rPr>
                <w:rFonts w:ascii="Comic Sans MS" w:hAnsi="Comic Sans MS"/>
                <w:sz w:val="22"/>
                <w:szCs w:val="22"/>
              </w:rPr>
              <w:t>or more if you wish</w:t>
            </w:r>
            <w:r>
              <w:rPr>
                <w:rFonts w:ascii="Comic Sans MS" w:hAnsi="Comic Sans MS"/>
                <w:sz w:val="22"/>
                <w:szCs w:val="22"/>
              </w:rPr>
              <w:t>)</w:t>
            </w:r>
            <w:r w:rsidRPr="004F727F">
              <w:rPr>
                <w:rFonts w:ascii="Comic Sans MS" w:hAnsi="Comic Sans MS"/>
                <w:sz w:val="22"/>
                <w:szCs w:val="22"/>
              </w:rPr>
              <w:t>. Sketch, colour and label its features. Think about the materials used, how it operates and how it is constructed. Make sure you identify which type of puppet it is.</w:t>
            </w: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Keep this to one side, to refer to next week.</w:t>
            </w:r>
            <w:r w:rsidRPr="00B749EC">
              <w:rPr>
                <w:rFonts w:ascii="Comic Sans MS" w:hAnsi="Comic Sans MS"/>
                <w:sz w:val="22"/>
                <w:szCs w:val="22"/>
                <w:highlight w:val="yellow"/>
              </w:rPr>
              <w:sym w:font="Wingdings" w:char="F04A"/>
            </w:r>
          </w:p>
          <w:p w:rsidR="009E783D" w:rsidRPr="004F727F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 w:rsidRPr="00A0619B">
              <w:rPr>
                <w:rFonts w:ascii="Comic Sans MS" w:hAnsi="Comic Sans MS"/>
                <w:sz w:val="22"/>
                <w:szCs w:val="22"/>
              </w:rPr>
              <w:t xml:space="preserve">I wonder which one you will choose. </w:t>
            </w:r>
          </w:p>
          <w:p w:rsidR="009E783D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9E783D" w:rsidRPr="00A0619B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 w:rsidRPr="00A0619B">
              <w:rPr>
                <w:rFonts w:ascii="Comic Sans MS" w:hAnsi="Comic Sans MS"/>
                <w:sz w:val="22"/>
                <w:szCs w:val="22"/>
              </w:rPr>
              <w:t>Why not send us a sneaky peak to :</w:t>
            </w:r>
          </w:p>
          <w:p w:rsidR="009E783D" w:rsidRPr="00A0619B" w:rsidRDefault="00A73BFA" w:rsidP="009E783D">
            <w:pPr>
              <w:rPr>
                <w:rStyle w:val="Hyperlink"/>
                <w:rFonts w:ascii="Comic Sans MS" w:hAnsi="Comic Sans MS"/>
                <w:b/>
                <w:sz w:val="22"/>
                <w:szCs w:val="22"/>
                <w:u w:val="none"/>
              </w:rPr>
            </w:pPr>
            <w:hyperlink r:id="rId23" w:history="1">
              <w:r w:rsidR="009E783D" w:rsidRPr="00A0619B">
                <w:rPr>
                  <w:rStyle w:val="Hyperlink"/>
                  <w:rFonts w:ascii="Comic Sans MS" w:hAnsi="Comic Sans MS"/>
                  <w:b/>
                  <w:sz w:val="22"/>
                  <w:szCs w:val="22"/>
                </w:rPr>
                <w:t xml:space="preserve">ehowell@thomasrussell-junior.staffs.sch.uk  </w:t>
              </w:r>
            </w:hyperlink>
            <w:r w:rsidR="009E783D" w:rsidRPr="00A0619B">
              <w:rPr>
                <w:rStyle w:val="Hyperlink"/>
                <w:rFonts w:ascii="Comic Sans MS" w:hAnsi="Comic Sans MS"/>
                <w:b/>
                <w:sz w:val="22"/>
                <w:szCs w:val="22"/>
                <w:u w:val="none"/>
              </w:rPr>
              <w:t xml:space="preserve"> </w:t>
            </w:r>
          </w:p>
          <w:p w:rsidR="009E783D" w:rsidRPr="00A0619B" w:rsidRDefault="009E783D" w:rsidP="009E783D">
            <w:pPr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</w:pPr>
            <w:r w:rsidRPr="00A0619B"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  <w:t>kjones@thomasrussell-junior.staffs.sch.uk</w:t>
            </w:r>
          </w:p>
          <w:p w:rsidR="009E783D" w:rsidRPr="004F727F" w:rsidRDefault="009E783D" w:rsidP="009E783D">
            <w:pPr>
              <w:rPr>
                <w:rFonts w:ascii="Comic Sans MS" w:hAnsi="Comic Sans MS"/>
                <w:sz w:val="22"/>
                <w:szCs w:val="22"/>
              </w:rPr>
            </w:pPr>
            <w:r w:rsidRPr="00A0619B"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  <w:t>shurdman@thomasrussell-junior.staffs.sch.uk</w:t>
            </w:r>
          </w:p>
        </w:tc>
      </w:tr>
      <w:tr w:rsidR="009E783D" w:rsidRPr="002A17D3" w:rsidTr="00223C29">
        <w:trPr>
          <w:trHeight w:val="833"/>
        </w:trPr>
        <w:tc>
          <w:tcPr>
            <w:tcW w:w="2268" w:type="dxa"/>
          </w:tcPr>
          <w:p w:rsidR="009E783D" w:rsidRDefault="009E783D" w:rsidP="009E783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9E783D" w:rsidRDefault="009E783D" w:rsidP="009E783D">
            <w:pPr>
              <w:rPr>
                <w:rFonts w:ascii="Comic Sans MS" w:hAnsi="Comic Sans MS"/>
                <w:b/>
                <w:sz w:val="24"/>
              </w:rPr>
            </w:pPr>
          </w:p>
          <w:p w:rsidR="009E783D" w:rsidRPr="002A17D3" w:rsidRDefault="009E783D" w:rsidP="009E783D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E6851C1" wp14:editId="43154144">
                  <wp:extent cx="969645" cy="72517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9E783D" w:rsidRDefault="009E783D" w:rsidP="009E783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Daily Wellbeing </w:t>
            </w:r>
          </w:p>
          <w:p w:rsidR="009E783D" w:rsidRPr="00E01DB5" w:rsidRDefault="009E783D" w:rsidP="009E783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Origami!</w:t>
            </w:r>
          </w:p>
          <w:p w:rsidR="009E783D" w:rsidRDefault="00A73BFA" w:rsidP="009E783D">
            <w:pPr>
              <w:rPr>
                <w:rFonts w:ascii="Comic Sans MS" w:hAnsi="Comic Sans MS"/>
                <w:b/>
                <w:sz w:val="24"/>
                <w:u w:val="single"/>
              </w:rPr>
            </w:pPr>
            <w:hyperlink r:id="rId25" w:history="1">
              <w:r w:rsidR="009E783D" w:rsidRPr="008C4E0A">
                <w:rPr>
                  <w:rStyle w:val="Hyperlink"/>
                  <w:rFonts w:ascii="Comic Sans MS" w:hAnsi="Comic Sans MS"/>
                  <w:b/>
                  <w:sz w:val="24"/>
                </w:rPr>
                <w:t>https://www.easypeasyandfun.com/easy-origami-for-kids/</w:t>
              </w:r>
            </w:hyperlink>
          </w:p>
          <w:p w:rsidR="009E783D" w:rsidRDefault="009E783D" w:rsidP="009E783D">
            <w:pPr>
              <w:rPr>
                <w:rFonts w:ascii="Comic Sans MS" w:hAnsi="Comic Sans MS"/>
                <w:b/>
                <w:sz w:val="24"/>
                <w:u w:val="single"/>
              </w:rPr>
            </w:pPr>
            <w:r w:rsidRPr="00E01DB5">
              <w:rPr>
                <w:rFonts w:ascii="Comic Sans MS" w:hAnsi="Comic Sans MS"/>
                <w:b/>
                <w:noProof/>
                <w:sz w:val="24"/>
                <w:u w:val="single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2175939D" wp14:editId="36ACB392">
                      <wp:simplePos x="0" y="0"/>
                      <wp:positionH relativeFrom="column">
                        <wp:posOffset>1569720</wp:posOffset>
                      </wp:positionH>
                      <wp:positionV relativeFrom="paragraph">
                        <wp:posOffset>132715</wp:posOffset>
                      </wp:positionV>
                      <wp:extent cx="3190875" cy="1404620"/>
                      <wp:effectExtent l="0" t="0" r="28575" b="158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08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783D" w:rsidRPr="00E01DB5" w:rsidRDefault="009E783D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E01DB5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Why not try to make one of these fun bookmarks. You could then use it to mark your place in your reading book.</w:t>
                                  </w:r>
                                </w:p>
                                <w:p w:rsidR="009E783D" w:rsidRPr="00E01DB5" w:rsidRDefault="009E783D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E01DB5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Remember to send us photos of what you make. We will have a go too and share ours!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17593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123.6pt;margin-top:10.45pt;width:251.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">
                      <v:textbox style="mso-fit-shape-to-text:t">
                        <w:txbxContent>
                          <w:p w:rsidR="009E783D" w:rsidRPr="00E01DB5" w:rsidRDefault="009E783D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E01DB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Why not try to make one of these fun bookmarks. You could then use it to mark your place in your reading book.</w:t>
                            </w:r>
                          </w:p>
                          <w:p w:rsidR="009E783D" w:rsidRPr="00E01DB5" w:rsidRDefault="009E783D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E01DB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Remember to send us photos of what you make. We will have a go too and share ours!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9E783D" w:rsidRPr="00B428C7" w:rsidRDefault="009E783D" w:rsidP="009E783D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Varela Round" w:hAnsi="Varela Round" w:cs="Arial"/>
                <w:noProof/>
                <w:color w:val="EF5488"/>
                <w:sz w:val="27"/>
                <w:szCs w:val="27"/>
                <w:lang w:eastAsia="en-GB"/>
              </w:rPr>
              <w:drawing>
                <wp:inline distT="0" distB="0" distL="0" distR="0" wp14:anchorId="1A71B119" wp14:editId="16A3C362">
                  <wp:extent cx="1390399" cy="1285875"/>
                  <wp:effectExtent l="0" t="0" r="635" b="0"/>
                  <wp:docPr id="2" name="Picture 2" descr="DIY Origami Bookmarks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IY Origami Bookmarks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16" cy="131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83D" w:rsidRPr="002A17D3" w:rsidTr="00223C29">
        <w:trPr>
          <w:trHeight w:val="833"/>
        </w:trPr>
        <w:tc>
          <w:tcPr>
            <w:tcW w:w="2268" w:type="dxa"/>
          </w:tcPr>
          <w:p w:rsidR="009E783D" w:rsidRPr="002A17D3" w:rsidRDefault="009E783D" w:rsidP="009E783D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38B3C07" wp14:editId="2F8A9F94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9E783D" w:rsidRPr="00C81818" w:rsidRDefault="009E783D" w:rsidP="009E783D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9E783D" w:rsidRPr="00C81818" w:rsidRDefault="009E783D" w:rsidP="009E783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F76726" w:rsidRPr="002A17D3" w:rsidRDefault="009E783D" w:rsidP="00F76726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</w:t>
            </w:r>
            <w:r w:rsidRPr="00F7672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look </w:t>
            </w:r>
            <w:r w:rsidR="00F7672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at </w:t>
            </w:r>
            <w:hyperlink r:id="rId29" w:history="1">
              <w:r w:rsidR="00F76726" w:rsidRPr="00063F35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https://freekidsbooks.org/reading-level/children/</w:t>
              </w:r>
            </w:hyperlink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rela Rou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125947"/>
    <w:rsid w:val="001D1250"/>
    <w:rsid w:val="00223C29"/>
    <w:rsid w:val="002A17D3"/>
    <w:rsid w:val="0034281B"/>
    <w:rsid w:val="003B2D51"/>
    <w:rsid w:val="008612CD"/>
    <w:rsid w:val="009E783D"/>
    <w:rsid w:val="009E7D87"/>
    <w:rsid w:val="00A73BFA"/>
    <w:rsid w:val="00B428C7"/>
    <w:rsid w:val="00B6181D"/>
    <w:rsid w:val="00BD3977"/>
    <w:rsid w:val="00C13FE9"/>
    <w:rsid w:val="00C746F5"/>
    <w:rsid w:val="00E01DB5"/>
    <w:rsid w:val="00F76726"/>
    <w:rsid w:val="00FC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26" Type="http://schemas.openxmlformats.org/officeDocument/2006/relationships/hyperlink" Target="https://www.easypeasyandfun.com/wp-content/uploads/2015/05/DIY-Origami-Bookmarks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G_2eth5s8bk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www.bing.com/images/search?view=detailV2&amp;ccid=RCTDviE2&amp;id=6BCFE9F1F587267B525440A4E3E7EFDA104D81EF&amp;thid=OIP.RCTDviE2fLLzSYV7_HdtpQHaHa&amp;mediaurl=https%3a%2f%2fimg1.etsystatic.com%2f000%2f0%2f5456598%2fil_fullxfull.93959817.jpg&amp;exph=1200&amp;expw=1200&amp;q=puppets&amp;simid=608015528826703727&amp;selectedIndex=27" TargetMode="External"/><Relationship Id="rId25" Type="http://schemas.openxmlformats.org/officeDocument/2006/relationships/hyperlink" Target="https://www.easypeasyandfun.com/easy-origami-for-kids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hyperlink" Target="https://freekidsbooks.org/reading-level/children/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hurdman@%20or%20ehowell@%20or%20kjones@thomasrussell-junior.staffs.sch.uk" TargetMode="External"/><Relationship Id="rId24" Type="http://schemas.openxmlformats.org/officeDocument/2006/relationships/image" Target="media/image13.png"/><Relationship Id="rId5" Type="http://schemas.openxmlformats.org/officeDocument/2006/relationships/image" Target="media/image1.wmf"/><Relationship Id="rId15" Type="http://schemas.openxmlformats.org/officeDocument/2006/relationships/hyperlink" Target="https://www.bing.com/images/search?view=detailV2&amp;ccid=JesJX5wa&amp;id=3F0B9C414468AC0073151F5DE5AC9C24EC1A52DD&amp;thid=OIP.JesJX5wagb3BF2mSiUXLLwAAAA&amp;mediaurl=https%3a%2f%2fimages-na.ssl-images-amazon.com%2fimages%2fI%2f51UV07K0hzL._SL500_AC_SS350_.jpg&amp;exph=350&amp;expw=350&amp;q=puppets&amp;simid=608018372038035939&amp;selectedIndex=17" TargetMode="External"/><Relationship Id="rId23" Type="http://schemas.openxmlformats.org/officeDocument/2006/relationships/hyperlink" Target="mailto:ehowell@thomasrussell-junior.staffs.sch.uk%20%20" TargetMode="External"/><Relationship Id="rId28" Type="http://schemas.openxmlformats.org/officeDocument/2006/relationships/image" Target="media/image15.png"/><Relationship Id="rId10" Type="http://schemas.openxmlformats.org/officeDocument/2006/relationships/image" Target="media/image5.png"/><Relationship Id="rId19" Type="http://schemas.openxmlformats.org/officeDocument/2006/relationships/hyperlink" Target="https://www.bing.com/images/search?view=detailV2&amp;ccid=fcPW8r4v&amp;id=B2FCE686BB13BE4F1A5C3618AB953D4BC1522908&amp;thid=OIP.fcPW8r4vRekgnqXEXFxEkQHaGs&amp;mediaurl=https%3a%2f%2fbrainytods.files.wordpress.com%2f2012%2f03%2fpuppet.jpg&amp;exph=396&amp;expw=438&amp;q=puppets&amp;simid=608017306919242187&amp;selectedIndex=4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2.png"/><Relationship Id="rId27" Type="http://schemas.openxmlformats.org/officeDocument/2006/relationships/image" Target="media/image1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AF3D2751</Template>
  <TotalTime>31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11</cp:revision>
  <dcterms:created xsi:type="dcterms:W3CDTF">2020-04-27T11:46:00Z</dcterms:created>
  <dcterms:modified xsi:type="dcterms:W3CDTF">2020-05-04T12:05:00Z</dcterms:modified>
</cp:coreProperties>
</file>